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CCC62" w14:textId="77777777" w:rsidR="00BA56D5" w:rsidRDefault="00FC0303">
      <w:pPr>
        <w:pStyle w:val="ContactInfo"/>
      </w:pPr>
      <w:r>
        <w:t>18228 Van Buren Street</w:t>
      </w:r>
    </w:p>
    <w:p w14:paraId="46D97D94" w14:textId="77777777" w:rsidR="00BA56D5" w:rsidRDefault="00FC0303">
      <w:pPr>
        <w:pStyle w:val="ContactInfo"/>
      </w:pPr>
      <w:r>
        <w:t>Portland, ME 04019</w:t>
      </w:r>
    </w:p>
    <w:p w14:paraId="20B37687" w14:textId="77777777" w:rsidR="00BA56D5" w:rsidRDefault="00E67F58">
      <w:pPr>
        <w:pStyle w:val="ContactInfo"/>
      </w:pPr>
      <w:sdt>
        <w:sdtPr>
          <w:tag w:val="Website"/>
          <w:id w:val="48967594"/>
          <w:placeholder>
            <w:docPart w:val="B9E824D88EC14F5AB7570D8D0C5DC434"/>
          </w:placeholder>
          <w:temporary/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EndPr/>
        <w:sdtContent>
          <w:r w:rsidR="008F7017">
            <w:t>[Website]</w:t>
          </w:r>
        </w:sdtContent>
      </w:sdt>
      <w:r w:rsidR="00190817" w:rsidRPr="00190817">
        <w:t xml:space="preserve"> </w:t>
      </w:r>
      <w:sdt>
        <w:sdtPr>
          <w:tag w:val="Telephone"/>
          <w:id w:val="599758962"/>
          <w:placeholder>
            <w:docPart w:val="281334E259A74357B13AF47E35535690"/>
          </w:placeholder>
          <w:temporary/>
          <w:showingPlcHdr/>
          <w:dataBinding w:prefixMappings="xmlns:ns0='http://schemas.microsoft.com/office/2006/coverPageProps' " w:xpath="/ns0:CoverPageProperties[1]/ns0:CompanyPhone[1]" w:storeItemID="{55AF091B-3C7A-41E3-B477-F2FDAA23CFDA}"/>
          <w15:appearance w15:val="hidden"/>
          <w:text/>
        </w:sdtPr>
        <w:sdtEndPr/>
        <w:sdtContent>
          <w:r w:rsidR="00190817">
            <w:t>[Telephone]</w:t>
          </w:r>
        </w:sdtContent>
      </w:sdt>
    </w:p>
    <w:p w14:paraId="1FD6D1C4" w14:textId="77777777" w:rsidR="00BA56D5" w:rsidRDefault="00373854">
      <w:pPr>
        <w:pStyle w:val="ContactInfo"/>
        <w:rPr>
          <w:rStyle w:val="Emphasis"/>
        </w:rPr>
      </w:pPr>
      <w:r>
        <w:rPr>
          <w:rStyle w:val="Emphasis"/>
        </w:rPr>
        <w:t>vtech98</w:t>
      </w:r>
      <w:r w:rsidR="00305D73">
        <w:rPr>
          <w:rStyle w:val="Emphasis"/>
        </w:rPr>
        <w:t>@cengage.net</w:t>
      </w:r>
    </w:p>
    <w:sdt>
      <w:sdtPr>
        <w:alias w:val="Your Name"/>
        <w:tag w:val=""/>
        <w:id w:val="-574512284"/>
        <w:placeholder>
          <w:docPart w:val="8BFFA62754DC42F6A712FF21CE802BCB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15:appearance w15:val="hidden"/>
        <w:text/>
      </w:sdtPr>
      <w:sdtEndPr/>
      <w:sdtContent>
        <w:p w14:paraId="0F3A12F0" w14:textId="77777777" w:rsidR="00BA56D5" w:rsidRDefault="00FC0303">
          <w:pPr>
            <w:pStyle w:val="Name"/>
          </w:pPr>
          <w:r>
            <w:t>tracey buchmann</w:t>
          </w:r>
        </w:p>
      </w:sdtContent>
    </w:sdt>
    <w:tbl>
      <w:tblPr>
        <w:tblStyle w:val="ResumeTable"/>
        <w:tblW w:w="5000" w:type="pct"/>
        <w:tblLook w:val="04A0" w:firstRow="1" w:lastRow="0" w:firstColumn="1" w:lastColumn="0" w:noHBand="0" w:noVBand="1"/>
        <w:tblCaption w:val="Resume text"/>
        <w:tblDescription w:val="Resume"/>
      </w:tblPr>
      <w:tblGrid>
        <w:gridCol w:w="1778"/>
        <w:gridCol w:w="472"/>
        <w:gridCol w:w="7830"/>
      </w:tblGrid>
      <w:tr w:rsidR="00BA56D5" w14:paraId="43BBB1D3" w14:textId="77777777" w:rsidTr="000766D2">
        <w:tc>
          <w:tcPr>
            <w:tcW w:w="1778" w:type="dxa"/>
            <w:tcBorders>
              <w:bottom w:val="single" w:sz="4" w:space="0" w:color="418AB3" w:themeColor="accent1"/>
            </w:tcBorders>
          </w:tcPr>
          <w:p w14:paraId="41F546A5" w14:textId="77777777" w:rsidR="00BA56D5" w:rsidRDefault="008F7017">
            <w:pPr>
              <w:pStyle w:val="Heading1"/>
            </w:pPr>
            <w:r>
              <w:t>Objective</w:t>
            </w:r>
          </w:p>
        </w:tc>
        <w:tc>
          <w:tcPr>
            <w:tcW w:w="472" w:type="dxa"/>
            <w:tcBorders>
              <w:bottom w:val="single" w:sz="4" w:space="0" w:color="418AB3" w:themeColor="accent1"/>
            </w:tcBorders>
          </w:tcPr>
          <w:p w14:paraId="79A41063" w14:textId="77777777" w:rsidR="00BA56D5" w:rsidRDefault="00BA56D5"/>
        </w:tc>
        <w:tc>
          <w:tcPr>
            <w:tcW w:w="7830" w:type="dxa"/>
            <w:tcBorders>
              <w:bottom w:val="single" w:sz="4" w:space="0" w:color="418AB3" w:themeColor="accent1"/>
            </w:tcBorders>
          </w:tcPr>
          <w:sdt>
            <w:sdtPr>
              <w:id w:val="-234705391"/>
              <w:placeholder>
                <w:docPart w:val="0F2CC6B607344CAFB7B17B948911B537"/>
              </w:placeholder>
              <w:temporary/>
              <w:showingPlcHdr/>
              <w15:color w:val="C0C0C0"/>
              <w15:appearance w15:val="hidden"/>
            </w:sdtPr>
            <w:sdtEndPr/>
            <w:sdtContent>
              <w:p w14:paraId="2615AE1D" w14:textId="77777777" w:rsidR="00BA56D5" w:rsidRDefault="008F7017">
                <w:r>
                  <w:t xml:space="preserve">Check out the few quick tips below to help you get started. To replace any tip text with your own, just click it and start typing. </w:t>
                </w:r>
              </w:p>
              <w:p w14:paraId="28C543A9" w14:textId="77777777" w:rsidR="00BA56D5" w:rsidRDefault="008F7017">
                <w:r>
                  <w:t>On the Design tab of the ribbon, check out the Themes, Colors, and Fonts galleries to get a custom look with just a click.</w:t>
                </w:r>
              </w:p>
              <w:p w14:paraId="32C17BEB" w14:textId="77777777" w:rsidR="00BA56D5" w:rsidRDefault="008F7017">
                <w:r>
                  <w:t>Need another experience, education, or reference entry? You got it. Just click in the sample entries below and then click the plus sign that appears.</w:t>
                </w:r>
              </w:p>
            </w:sdtContent>
          </w:sdt>
        </w:tc>
      </w:tr>
      <w:tr w:rsidR="00BA56D5" w14:paraId="015660F7" w14:textId="77777777" w:rsidTr="000766D2">
        <w:tc>
          <w:tcPr>
            <w:tcW w:w="1778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12A1C21F" w14:textId="77777777" w:rsidR="00BA56D5" w:rsidRDefault="00FC6DBD">
            <w:pPr>
              <w:pStyle w:val="Heading1"/>
            </w:pPr>
            <w:r>
              <w:t>Experience</w:t>
            </w:r>
          </w:p>
        </w:tc>
        <w:tc>
          <w:tcPr>
            <w:tcW w:w="472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62A0EA43" w14:textId="77777777" w:rsidR="00BA56D5" w:rsidRDefault="00BA56D5"/>
        </w:tc>
        <w:tc>
          <w:tcPr>
            <w:tcW w:w="7830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  <w14:ligatures w14:val="none"/>
              </w:rPr>
              <w:id w:val="302434271"/>
              <w15:repeatingSection/>
            </w:sdtPr>
            <w:sdtEndPr/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830493898"/>
                  <w:placeholder>
                    <w:docPart w:val="3BFEEBA42C1B4F809B86E830A043447C"/>
                  </w:placeholder>
                  <w15:repeatingSectionItem/>
                </w:sdtPr>
                <w:sdtEndPr/>
                <w:sdtContent>
                  <w:sdt>
                    <w:sdtPr>
                      <w:id w:val="2027517112"/>
                      <w:placeholder>
                        <w:docPart w:val="C8776CCB77994B1EAACE6AC8BB37D114"/>
                      </w:placeholder>
                      <w:temporary/>
                      <w:showingPlcHdr/>
                      <w15:color w:val="C0C0C0"/>
                      <w15:appearance w15:val="hidden"/>
                      <w:text/>
                    </w:sdtPr>
                    <w:sdtEndPr/>
                    <w:sdtContent>
                      <w:p w14:paraId="524805B9" w14:textId="77777777" w:rsidR="00BA56D5" w:rsidRDefault="008F7017">
                        <w:pPr>
                          <w:pStyle w:val="Heading2"/>
                        </w:pPr>
                        <w:r>
                          <w:t>[Job Title, Company Name, City, State]</w:t>
                        </w:r>
                      </w:p>
                    </w:sdtContent>
                  </w:sdt>
                  <w:p w14:paraId="30106DF0" w14:textId="77777777" w:rsidR="00BA56D5" w:rsidRDefault="00E67F58" w:rsidP="00FC6DBD">
                    <w:pPr>
                      <w:pStyle w:val="ResumeText"/>
                    </w:pPr>
                    <w:sdt>
                      <w:sdtPr>
                        <w:id w:val="439652840"/>
                        <w:placeholder>
                          <w:docPart w:val="9485C9D504214FB383DF8747948F8D0E"/>
                        </w:placeholder>
                        <w:temporary/>
                        <w:showingPlcHdr/>
                        <w15:appearance w15:val="hidden"/>
                        <w:text/>
                      </w:sdtPr>
                      <w:sdtEndPr/>
                      <w:sdtContent>
                        <w:r w:rsidR="008F7017">
                          <w:t>[Dates From – To]</w:t>
                        </w:r>
                      </w:sdtContent>
                    </w:sdt>
                  </w:p>
                </w:sdtContent>
              </w:sdt>
            </w:sdtContent>
          </w:sdt>
        </w:tc>
      </w:tr>
      <w:tr w:rsidR="00BA56D5" w14:paraId="257DB9FA" w14:textId="77777777" w:rsidTr="000766D2">
        <w:tc>
          <w:tcPr>
            <w:tcW w:w="1778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69D28FDC" w14:textId="77777777" w:rsidR="00BA56D5" w:rsidRDefault="008F7017">
            <w:pPr>
              <w:pStyle w:val="Heading1"/>
            </w:pPr>
            <w:r>
              <w:t>Education</w:t>
            </w:r>
          </w:p>
        </w:tc>
        <w:tc>
          <w:tcPr>
            <w:tcW w:w="472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4DE5EA9A" w14:textId="77777777" w:rsidR="00BA56D5" w:rsidRDefault="00BA56D5"/>
        </w:tc>
        <w:tc>
          <w:tcPr>
            <w:tcW w:w="7830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0865E8AB" w14:textId="77777777" w:rsidR="00BA56D5" w:rsidRDefault="003609C2">
            <w:pPr>
              <w:pStyle w:val="Heading2"/>
            </w:pPr>
            <w:r>
              <w:t>A.A.S. Veterinary Technology (Harbor community college)</w:t>
            </w:r>
          </w:p>
          <w:p w14:paraId="489BAFFA" w14:textId="77777777" w:rsidR="003609C2" w:rsidRDefault="003609C2">
            <w:r>
              <w:t>May 2020</w:t>
            </w:r>
          </w:p>
          <w:p w14:paraId="17BAEB14" w14:textId="77777777" w:rsidR="003609C2" w:rsidRDefault="003609C2" w:rsidP="003609C2">
            <w:pPr>
              <w:pStyle w:val="ListParagraph"/>
              <w:numPr>
                <w:ilvl w:val="0"/>
                <w:numId w:val="1"/>
              </w:numPr>
            </w:pPr>
            <w:r>
              <w:t>Dean’s List, 3 semesters</w:t>
            </w:r>
          </w:p>
          <w:p w14:paraId="78D92F43" w14:textId="77777777" w:rsidR="00FC6DBD" w:rsidRDefault="003609C2" w:rsidP="003609C2">
            <w:pPr>
              <w:pStyle w:val="ListParagraph"/>
              <w:numPr>
                <w:ilvl w:val="0"/>
                <w:numId w:val="1"/>
              </w:numPr>
            </w:pPr>
            <w:r>
              <w:t>Tr</w:t>
            </w:r>
            <w:r w:rsidR="00FC6DBD">
              <w:t>ainor Small Animal Medicine Award, January 2019</w:t>
            </w:r>
          </w:p>
          <w:p w14:paraId="3EF704BE" w14:textId="77777777" w:rsidR="00BA56D5" w:rsidRDefault="00FC6DBD" w:rsidP="00FC6DBD">
            <w:pPr>
              <w:pStyle w:val="ListParagraph"/>
              <w:numPr>
                <w:ilvl w:val="0"/>
                <w:numId w:val="1"/>
              </w:numPr>
            </w:pPr>
            <w:r>
              <w:t>Portland Village Outstanding Student Scholarship, 2018-2020</w:t>
            </w:r>
          </w:p>
        </w:tc>
      </w:tr>
      <w:tr w:rsidR="00AE4DFE" w14:paraId="229781C3" w14:textId="77777777" w:rsidTr="00A62BE5">
        <w:tc>
          <w:tcPr>
            <w:tcW w:w="1778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63547433" w14:textId="77777777" w:rsidR="00AE4DFE" w:rsidRDefault="00AE4DFE" w:rsidP="00A62BE5">
            <w:pPr>
              <w:pStyle w:val="Heading1"/>
            </w:pPr>
            <w:r>
              <w:t>memberships</w:t>
            </w:r>
          </w:p>
        </w:tc>
        <w:tc>
          <w:tcPr>
            <w:tcW w:w="472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39FAB433" w14:textId="77777777" w:rsidR="00AE4DFE" w:rsidRDefault="00AE4DFE" w:rsidP="00A62BE5"/>
        </w:tc>
        <w:tc>
          <w:tcPr>
            <w:tcW w:w="7830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61DFE30A" w14:textId="77777777" w:rsidR="00AE4DFE" w:rsidRDefault="00AE4DFE" w:rsidP="00A62BE5">
            <w:pPr>
              <w:pStyle w:val="ResumeText"/>
            </w:pPr>
            <w:r>
              <w:t>Portland County Humane Society</w:t>
            </w:r>
          </w:p>
          <w:p w14:paraId="6515E0A8" w14:textId="77777777" w:rsidR="00AE4DFE" w:rsidRDefault="00AE4DFE" w:rsidP="00A62BE5">
            <w:pPr>
              <w:pStyle w:val="ResumeText"/>
            </w:pPr>
            <w:r>
              <w:t>National Dog Groomer Association</w:t>
            </w:r>
          </w:p>
          <w:p w14:paraId="135867B3" w14:textId="77777777" w:rsidR="00AE4DFE" w:rsidRDefault="00AE4DFE" w:rsidP="00A62BE5">
            <w:pPr>
              <w:pStyle w:val="ResumeText"/>
            </w:pPr>
            <w:r>
              <w:t>Society of Veterinary Technicians</w:t>
            </w:r>
          </w:p>
          <w:p w14:paraId="418EE943" w14:textId="77777777" w:rsidR="00AE4DFE" w:rsidRDefault="00AE4DFE" w:rsidP="00A62BE5">
            <w:pPr>
              <w:pStyle w:val="ResumeText"/>
            </w:pPr>
            <w:r>
              <w:t>Student Government Association, Harbor Community College</w:t>
            </w:r>
          </w:p>
        </w:tc>
      </w:tr>
      <w:tr w:rsidR="00AE4DFE" w14:paraId="181EBCBA" w14:textId="77777777" w:rsidTr="00A62BE5">
        <w:tc>
          <w:tcPr>
            <w:tcW w:w="1778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2959E830" w14:textId="77777777" w:rsidR="00AE4DFE" w:rsidRDefault="00AE4DFE" w:rsidP="00A62BE5">
            <w:pPr>
              <w:pStyle w:val="Heading1"/>
            </w:pPr>
            <w:r>
              <w:t>community service</w:t>
            </w:r>
          </w:p>
        </w:tc>
        <w:tc>
          <w:tcPr>
            <w:tcW w:w="472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792D44D0" w14:textId="77777777" w:rsidR="00AE4DFE" w:rsidRDefault="00AE4DFE" w:rsidP="00A62BE5"/>
        </w:tc>
        <w:tc>
          <w:tcPr>
            <w:tcW w:w="7830" w:type="dxa"/>
            <w:tcBorders>
              <w:top w:val="single" w:sz="4" w:space="0" w:color="418AB3" w:themeColor="accent1"/>
              <w:bottom w:val="single" w:sz="4" w:space="0" w:color="418AB3" w:themeColor="accent1"/>
            </w:tcBorders>
          </w:tcPr>
          <w:p w14:paraId="58B5D56C" w14:textId="7E89D6F4" w:rsidR="00AE4DFE" w:rsidRDefault="00AE4DFE" w:rsidP="00AE4DFE">
            <w:pPr>
              <w:pStyle w:val="ResumeText"/>
              <w:numPr>
                <w:ilvl w:val="0"/>
                <w:numId w:val="2"/>
              </w:numPr>
            </w:pPr>
            <w:r>
              <w:t>Answer phones and groom dogs at the Portland County Human</w:t>
            </w:r>
            <w:r w:rsidR="00E67F58">
              <w:t>e</w:t>
            </w:r>
            <w:bookmarkStart w:id="0" w:name="_GoBack"/>
            <w:bookmarkEnd w:id="0"/>
            <w:r>
              <w:t xml:space="preserve"> Society, 10 hours per week</w:t>
            </w:r>
          </w:p>
          <w:p w14:paraId="52C985CC" w14:textId="77777777" w:rsidR="00AE4DFE" w:rsidRDefault="00AE4DFE" w:rsidP="00AE4DFE">
            <w:pPr>
              <w:pStyle w:val="ResumeText"/>
              <w:numPr>
                <w:ilvl w:val="0"/>
                <w:numId w:val="2"/>
              </w:numPr>
            </w:pPr>
            <w:r>
              <w:t>Teach pet care basics to local school district students and staff, 8 hours per semester</w:t>
            </w:r>
          </w:p>
        </w:tc>
      </w:tr>
    </w:tbl>
    <w:p w14:paraId="6E3AE856" w14:textId="77777777" w:rsidR="00BA56D5" w:rsidRDefault="00BA56D5"/>
    <w:sectPr w:rsidR="00BA56D5">
      <w:footerReference w:type="default" r:id="rId11"/>
      <w:pgSz w:w="12240" w:h="15840" w:code="1"/>
      <w:pgMar w:top="1080" w:right="1080" w:bottom="1080" w:left="108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24BFE" w14:textId="77777777" w:rsidR="00FC0303" w:rsidRDefault="00FC0303">
      <w:pPr>
        <w:spacing w:before="0" w:after="0" w:line="240" w:lineRule="auto"/>
      </w:pPr>
      <w:r>
        <w:separator/>
      </w:r>
    </w:p>
  </w:endnote>
  <w:endnote w:type="continuationSeparator" w:id="0">
    <w:p w14:paraId="5C43DF8F" w14:textId="77777777" w:rsidR="00FC0303" w:rsidRDefault="00FC03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PlainTable4"/>
      <w:tblW w:w="0" w:type="auto"/>
      <w:tblLook w:val="04A0" w:firstRow="1" w:lastRow="0" w:firstColumn="1" w:lastColumn="0" w:noHBand="0" w:noVBand="1"/>
      <w:tblDescription w:val="Footer table"/>
    </w:tblPr>
    <w:tblGrid>
      <w:gridCol w:w="5034"/>
      <w:gridCol w:w="5046"/>
    </w:tblGrid>
    <w:tr w:rsidR="00BA56D5" w14:paraId="3B10F088" w14:textId="77777777" w:rsidTr="000766D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148" w:type="dxa"/>
        </w:tcPr>
        <w:p w14:paraId="7B0799B3" w14:textId="77777777" w:rsidR="00BA56D5" w:rsidRDefault="008F7017">
          <w:pPr>
            <w:pStyle w:val="Footer"/>
          </w:pPr>
          <w:r>
            <w:t xml:space="preserve">Page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  <w:sdt>
        <w:sdtPr>
          <w:alias w:val="Your Name"/>
          <w:tag w:val=""/>
          <w:id w:val="-1352728942"/>
          <w:placeholder>
            <w:docPart w:val="64DCF7738F1F4A0FABCEE04178813EE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5148" w:type="dxa"/>
            </w:tcPr>
            <w:p w14:paraId="6DA05605" w14:textId="77777777" w:rsidR="00BA56D5" w:rsidRDefault="00FC0303">
              <w:pPr>
                <w:pStyle w:val="Footer"/>
                <w:jc w:val="right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pPr>
              <w:r>
                <w:t>tracey buchmann</w:t>
              </w:r>
            </w:p>
          </w:tc>
        </w:sdtContent>
      </w:sdt>
    </w:tr>
  </w:tbl>
  <w:p w14:paraId="13E86ED8" w14:textId="77777777" w:rsidR="00BA56D5" w:rsidRDefault="00BA5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010FE" w14:textId="77777777" w:rsidR="00FC0303" w:rsidRDefault="00FC0303">
      <w:pPr>
        <w:spacing w:before="0" w:after="0" w:line="240" w:lineRule="auto"/>
      </w:pPr>
      <w:r>
        <w:separator/>
      </w:r>
    </w:p>
  </w:footnote>
  <w:footnote w:type="continuationSeparator" w:id="0">
    <w:p w14:paraId="7B758FB7" w14:textId="77777777" w:rsidR="00FC0303" w:rsidRDefault="00FC030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541A5"/>
    <w:multiLevelType w:val="hybridMultilevel"/>
    <w:tmpl w:val="5194F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7C05E3"/>
    <w:multiLevelType w:val="hybridMultilevel"/>
    <w:tmpl w:val="30AA4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03"/>
    <w:rsid w:val="000766D2"/>
    <w:rsid w:val="00190817"/>
    <w:rsid w:val="00305D73"/>
    <w:rsid w:val="003609C2"/>
    <w:rsid w:val="00373854"/>
    <w:rsid w:val="003C0448"/>
    <w:rsid w:val="006C19AC"/>
    <w:rsid w:val="006F0F86"/>
    <w:rsid w:val="007B79DE"/>
    <w:rsid w:val="008F7017"/>
    <w:rsid w:val="00AE4DFE"/>
    <w:rsid w:val="00BA56D5"/>
    <w:rsid w:val="00E170D0"/>
    <w:rsid w:val="00E2499A"/>
    <w:rsid w:val="00E67F58"/>
    <w:rsid w:val="00FC0303"/>
    <w:rsid w:val="00FC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C297D9"/>
  <w15:chartTrackingRefBased/>
  <w15:docId w15:val="{D8EA5147-9D66-4830-BB64-F3FFAD2AF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595959" w:themeColor="text1" w:themeTint="A6"/>
        <w:lang w:val="en-US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/>
    <w:lsdException w:name="heading 4" w:semiHidden="1" w:uiPriority="18" w:unhideWhenUsed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6D2"/>
    <w:rPr>
      <w:kern w:val="20"/>
    </w:rPr>
  </w:style>
  <w:style w:type="paragraph" w:styleId="Heading1">
    <w:name w:val="heading 1"/>
    <w:basedOn w:val="Normal"/>
    <w:next w:val="Normal"/>
    <w:unhideWhenUsed/>
    <w:qFormat/>
    <w:rsid w:val="000766D2"/>
    <w:pPr>
      <w:jc w:val="right"/>
      <w:outlineLvl w:val="0"/>
    </w:pPr>
    <w:rPr>
      <w:rFonts w:asciiTheme="majorHAnsi" w:eastAsiaTheme="majorEastAsia" w:hAnsiTheme="majorHAnsi" w:cstheme="majorBidi"/>
      <w:caps/>
      <w:color w:val="306785" w:themeColor="accent1" w:themeShade="BF"/>
      <w:sz w:val="21"/>
      <w:szCs w:val="21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18AB3" w:themeColor="accent1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18AB3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1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1"/>
    <w:rPr>
      <w:kern w:val="20"/>
    </w:rPr>
  </w:style>
  <w:style w:type="paragraph" w:customStyle="1" w:styleId="ResumeText">
    <w:name w:val="Resume Text"/>
    <w:basedOn w:val="Normal"/>
    <w:qFormat/>
    <w:pPr>
      <w:spacing w:after="40"/>
      <w:ind w:right="144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18AB3" w:themeColor="accent1"/>
      <w:kern w:val="20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18AB3" w:themeColor="accent1"/>
      <w:kern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04458" w:themeColor="accent1" w:themeShade="7F"/>
      <w:kern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04458" w:themeColor="accent1" w:themeShade="7F"/>
      <w:kern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ResumeTable">
    <w:name w:val="Resume Table"/>
    <w:basedOn w:val="TableNormal"/>
    <w:uiPriority w:val="99"/>
    <w:tblPr>
      <w:tblBorders>
        <w:insideH w:val="single" w:sz="4" w:space="0" w:color="418AB3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LetterTable">
    <w:name w:val="Letter Table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18AB3" w:themeColor="accent1"/>
        <w:sz w:val="22"/>
      </w:rPr>
    </w:tblStylePr>
    <w:tblStylePr w:type="firstCol">
      <w:rPr>
        <w:b/>
      </w:rPr>
    </w:tblStylePr>
  </w:style>
  <w:style w:type="character" w:styleId="Emphasis">
    <w:name w:val="Emphasis"/>
    <w:basedOn w:val="DefaultParagraphFont"/>
    <w:unhideWhenUsed/>
    <w:qFormat/>
    <w:rsid w:val="000766D2"/>
    <w:rPr>
      <w:color w:val="306785" w:themeColor="accent1" w:themeShade="BF"/>
    </w:rPr>
  </w:style>
  <w:style w:type="paragraph" w:customStyle="1" w:styleId="ContactInfo">
    <w:name w:val="Contact Info"/>
    <w:basedOn w:val="Normal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Name">
    <w:name w:val="Name"/>
    <w:basedOn w:val="Normal"/>
    <w:next w:val="Normal"/>
    <w:qFormat/>
    <w:rsid w:val="000766D2"/>
    <w:pPr>
      <w:pBdr>
        <w:top w:val="single" w:sz="4" w:space="4" w:color="306785" w:themeColor="accent1" w:themeShade="BF"/>
        <w:left w:val="single" w:sz="4" w:space="6" w:color="306785" w:themeColor="accent1" w:themeShade="BF"/>
        <w:bottom w:val="single" w:sz="4" w:space="4" w:color="306785" w:themeColor="accent1" w:themeShade="BF"/>
        <w:right w:val="single" w:sz="4" w:space="6" w:color="306785" w:themeColor="accent1" w:themeShade="BF"/>
      </w:pBdr>
      <w:shd w:val="clear" w:color="auto" w:fill="306785" w:themeFill="accent1" w:themeFillShade="BF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kern w:val="20"/>
    </w:rPr>
  </w:style>
  <w:style w:type="table" w:styleId="PlainTable4">
    <w:name w:val="Plain Table 4"/>
    <w:basedOn w:val="TableNormal"/>
    <w:uiPriority w:val="43"/>
    <w:rsid w:val="000766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semiHidden/>
    <w:qFormat/>
    <w:rsid w:val="00360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ma_000\AppData\Roaming\Microsoft\Templates\Functional%20resume%20(Simple%20design)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9E824D88EC14F5AB7570D8D0C5DC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5576C-4693-49AC-A551-D4318A093C5A}"/>
      </w:docPartPr>
      <w:docPartBody>
        <w:p w:rsidR="0080578D" w:rsidRDefault="00E65E0E">
          <w:pPr>
            <w:pStyle w:val="B9E824D88EC14F5AB7570D8D0C5DC434"/>
          </w:pPr>
          <w:r>
            <w:t>[Website]</w:t>
          </w:r>
        </w:p>
      </w:docPartBody>
    </w:docPart>
    <w:docPart>
      <w:docPartPr>
        <w:name w:val="8BFFA62754DC42F6A712FF21CE802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D3024-A3E1-4129-8CC6-831B5BB739AC}"/>
      </w:docPartPr>
      <w:docPartBody>
        <w:p w:rsidR="0080578D" w:rsidRDefault="00E65E0E">
          <w:pPr>
            <w:pStyle w:val="8BFFA62754DC42F6A712FF21CE802BCB"/>
          </w:pPr>
          <w:r>
            <w:rPr>
              <w:rStyle w:val="PlaceholderText"/>
            </w:rPr>
            <w:t>[Author]</w:t>
          </w:r>
        </w:p>
      </w:docPartBody>
    </w:docPart>
    <w:docPart>
      <w:docPartPr>
        <w:name w:val="0F2CC6B607344CAFB7B17B948911B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00BB7-E682-47E4-A3E2-089AB0F6D6E0}"/>
      </w:docPartPr>
      <w:docPartBody>
        <w:p w:rsidR="00546964" w:rsidRDefault="00E65E0E">
          <w:r>
            <w:t xml:space="preserve">Check out the few quick tips below to help you get started. To replace any tip text with your own, just click it and start typing. </w:t>
          </w:r>
        </w:p>
        <w:p w:rsidR="00546964" w:rsidRDefault="00E65E0E">
          <w:r>
            <w:t>On the Design tab of the ribbon, check out the Themes, Colors, and Fonts galleries to get a custom look with just a click.</w:t>
          </w:r>
        </w:p>
        <w:p w:rsidR="0080578D" w:rsidRDefault="00E65E0E">
          <w:pPr>
            <w:pStyle w:val="0F2CC6B607344CAFB7B17B948911B537"/>
          </w:pPr>
          <w:r>
            <w:t>Need another experience, education, or reference entry? You got it. Just click in the sample entries below and then click the plus sign that appears.</w:t>
          </w:r>
        </w:p>
      </w:docPartBody>
    </w:docPart>
    <w:docPart>
      <w:docPartPr>
        <w:name w:val="3BFEEBA42C1B4F809B86E830A0434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C3940-8805-4B02-ADB3-B0268BFD346E}"/>
      </w:docPartPr>
      <w:docPartBody>
        <w:p w:rsidR="0080578D" w:rsidRDefault="00E65E0E">
          <w:pPr>
            <w:pStyle w:val="3BFEEBA42C1B4F809B86E830A043447C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8776CCB77994B1EAACE6AC8BB37D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37D58-E152-4723-89F7-4858605C72DE}"/>
      </w:docPartPr>
      <w:docPartBody>
        <w:p w:rsidR="0080578D" w:rsidRDefault="00E65E0E">
          <w:pPr>
            <w:pStyle w:val="C8776CCB77994B1EAACE6AC8BB37D114"/>
          </w:pPr>
          <w:r>
            <w:t>[Job Title, Company Name, City, State]</w:t>
          </w:r>
        </w:p>
      </w:docPartBody>
    </w:docPart>
    <w:docPart>
      <w:docPartPr>
        <w:name w:val="9485C9D504214FB383DF8747948F8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8E3D9-28C2-48BB-9DC9-B9255243D916}"/>
      </w:docPartPr>
      <w:docPartBody>
        <w:p w:rsidR="0080578D" w:rsidRDefault="00E65E0E">
          <w:pPr>
            <w:pStyle w:val="9485C9D504214FB383DF8747948F8D0E"/>
          </w:pPr>
          <w:r>
            <w:t>[Dates From – To]</w:t>
          </w:r>
        </w:p>
      </w:docPartBody>
    </w:docPart>
    <w:docPart>
      <w:docPartPr>
        <w:name w:val="64DCF7738F1F4A0FABCEE04178813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97046-C19C-401D-9F0F-868549439AAD}"/>
      </w:docPartPr>
      <w:docPartBody>
        <w:p w:rsidR="0080578D" w:rsidRDefault="00E65E0E">
          <w:pPr>
            <w:pStyle w:val="64DCF7738F1F4A0FABCEE04178813EE2"/>
          </w:pPr>
          <w:r>
            <w:t>You might want to include your GPA here and a brief summary of relevant coursework, awards, and honors.</w:t>
          </w:r>
        </w:p>
      </w:docPartBody>
    </w:docPart>
    <w:docPart>
      <w:docPartPr>
        <w:name w:val="281334E259A74357B13AF47E35535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EA3F9-1A19-47BC-B756-DF6C308662DC}"/>
      </w:docPartPr>
      <w:docPartBody>
        <w:p w:rsidR="0080578D" w:rsidRDefault="00E65E0E" w:rsidP="00E65E0E">
          <w:pPr>
            <w:pStyle w:val="281334E259A74357B13AF47E35535690"/>
          </w:pPr>
          <w:r>
            <w:t>[Telephone]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0E"/>
    <w:rsid w:val="0080578D"/>
    <w:rsid w:val="00E6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B34C5EEBB8A42299D73449FD4E429CA">
    <w:name w:val="5B34C5EEBB8A42299D73449FD4E429CA"/>
  </w:style>
  <w:style w:type="paragraph" w:customStyle="1" w:styleId="A6996E92F49D49BD8B872E7038A3C4A7">
    <w:name w:val="A6996E92F49D49BD8B872E7038A3C4A7"/>
  </w:style>
  <w:style w:type="paragraph" w:customStyle="1" w:styleId="5DF19D7F79F64D85B9BBAEAA3E978BF9">
    <w:name w:val="5DF19D7F79F64D85B9BBAEAA3E978BF9"/>
  </w:style>
  <w:style w:type="paragraph" w:customStyle="1" w:styleId="B9E824D88EC14F5AB7570D8D0C5DC434">
    <w:name w:val="B9E824D88EC14F5AB7570D8D0C5DC434"/>
  </w:style>
  <w:style w:type="character" w:styleId="Emphasis">
    <w:name w:val="Emphasis"/>
    <w:basedOn w:val="DefaultParagraphFont"/>
    <w:unhideWhenUsed/>
    <w:qFormat/>
    <w:rPr>
      <w:color w:val="4472C4" w:themeColor="accent1"/>
    </w:rPr>
  </w:style>
  <w:style w:type="paragraph" w:customStyle="1" w:styleId="D4EE57EB03644BAFBD602141393699D8">
    <w:name w:val="D4EE57EB03644BAFBD602141393699D8"/>
  </w:style>
  <w:style w:type="character" w:styleId="PlaceholderText">
    <w:name w:val="Placeholder Text"/>
    <w:basedOn w:val="DefaultParagraphFont"/>
    <w:uiPriority w:val="99"/>
    <w:semiHidden/>
    <w:rsid w:val="00E65E0E"/>
    <w:rPr>
      <w:color w:val="808080"/>
    </w:rPr>
  </w:style>
  <w:style w:type="paragraph" w:customStyle="1" w:styleId="8BFFA62754DC42F6A712FF21CE802BCB">
    <w:name w:val="8BFFA62754DC42F6A712FF21CE802BCB"/>
  </w:style>
  <w:style w:type="paragraph" w:customStyle="1" w:styleId="0F2CC6B607344CAFB7B17B948911B537">
    <w:name w:val="0F2CC6B607344CAFB7B17B948911B537"/>
  </w:style>
  <w:style w:type="paragraph" w:customStyle="1" w:styleId="29B7AC738806415DB2C1C4FE5FEC5D7B">
    <w:name w:val="29B7AC738806415DB2C1C4FE5FEC5D7B"/>
  </w:style>
  <w:style w:type="paragraph" w:customStyle="1" w:styleId="A15E81499A81457093439E31F7773F43">
    <w:name w:val="A15E81499A81457093439E31F7773F43"/>
  </w:style>
  <w:style w:type="paragraph" w:customStyle="1" w:styleId="C3A25B7C95C5406686B1283E6B11825E">
    <w:name w:val="C3A25B7C95C5406686B1283E6B11825E"/>
  </w:style>
  <w:style w:type="paragraph" w:customStyle="1" w:styleId="951070EF8BCA4604A287A338310846D4">
    <w:name w:val="951070EF8BCA4604A287A338310846D4"/>
  </w:style>
  <w:style w:type="paragraph" w:customStyle="1" w:styleId="3BFEEBA42C1B4F809B86E830A043447C">
    <w:name w:val="3BFEEBA42C1B4F809B86E830A043447C"/>
  </w:style>
  <w:style w:type="paragraph" w:customStyle="1" w:styleId="C8776CCB77994B1EAACE6AC8BB37D114">
    <w:name w:val="C8776CCB77994B1EAACE6AC8BB37D114"/>
  </w:style>
  <w:style w:type="paragraph" w:customStyle="1" w:styleId="9485C9D504214FB383DF8747948F8D0E">
    <w:name w:val="9485C9D504214FB383DF8747948F8D0E"/>
  </w:style>
  <w:style w:type="paragraph" w:customStyle="1" w:styleId="85363ACE228B43E0993CD274E1351E4D">
    <w:name w:val="85363ACE228B43E0993CD274E1351E4D"/>
  </w:style>
  <w:style w:type="paragraph" w:customStyle="1" w:styleId="64DCF7738F1F4A0FABCEE04178813EE2">
    <w:name w:val="64DCF7738F1F4A0FABCEE04178813EE2"/>
  </w:style>
  <w:style w:type="paragraph" w:customStyle="1" w:styleId="6DBC7F8D7EF149A1A0916D36DE6E81DF">
    <w:name w:val="6DBC7F8D7EF149A1A0916D36DE6E81DF"/>
  </w:style>
  <w:style w:type="paragraph" w:customStyle="1" w:styleId="3DB8BC42CEFB4A698DDBE7605127578F">
    <w:name w:val="3DB8BC42CEFB4A698DDBE7605127578F"/>
  </w:style>
  <w:style w:type="paragraph" w:customStyle="1" w:styleId="DD1A46B389254D1282AAD4E4478CC50A">
    <w:name w:val="DD1A46B389254D1282AAD4E4478CC50A"/>
  </w:style>
  <w:style w:type="paragraph" w:customStyle="1" w:styleId="2DE5B85F939F46CD89F4DAA6640F7F86">
    <w:name w:val="2DE5B85F939F46CD89F4DAA6640F7F86"/>
    <w:rsid w:val="00E65E0E"/>
  </w:style>
  <w:style w:type="paragraph" w:customStyle="1" w:styleId="5CAE769EFC824580AE434BA38ED9FF32">
    <w:name w:val="5CAE769EFC824580AE434BA38ED9FF32"/>
    <w:rsid w:val="00E65E0E"/>
  </w:style>
  <w:style w:type="paragraph" w:customStyle="1" w:styleId="06AE9DB25AF047E594AD960A8790FE28">
    <w:name w:val="06AE9DB25AF047E594AD960A8790FE28"/>
    <w:rsid w:val="00E65E0E"/>
  </w:style>
  <w:style w:type="paragraph" w:customStyle="1" w:styleId="1C4863CCF73E414C916371710B8E7564">
    <w:name w:val="1C4863CCF73E414C916371710B8E7564"/>
    <w:rsid w:val="00E65E0E"/>
  </w:style>
  <w:style w:type="paragraph" w:customStyle="1" w:styleId="46F25C5738EF42BB95C932B915F54978">
    <w:name w:val="46F25C5738EF42BB95C932B915F54978"/>
    <w:rsid w:val="00E65E0E"/>
  </w:style>
  <w:style w:type="paragraph" w:customStyle="1" w:styleId="4E56A1D41E7E4A7EB73D014884C5FFB3">
    <w:name w:val="4E56A1D41E7E4A7EB73D014884C5FFB3"/>
    <w:rsid w:val="00E65E0E"/>
  </w:style>
  <w:style w:type="paragraph" w:customStyle="1" w:styleId="25F5E9BE33A8422CA4AD132367FD052A">
    <w:name w:val="25F5E9BE33A8422CA4AD132367FD052A"/>
    <w:rsid w:val="00E65E0E"/>
  </w:style>
  <w:style w:type="paragraph" w:customStyle="1" w:styleId="BEF451DE38AA4C6999BD090693602E61">
    <w:name w:val="BEF451DE38AA4C6999BD090693602E61"/>
    <w:rsid w:val="00E65E0E"/>
  </w:style>
  <w:style w:type="paragraph" w:customStyle="1" w:styleId="FA6D4E4241794B0B9A7F9D9BF0A56FF8">
    <w:name w:val="FA6D4E4241794B0B9A7F9D9BF0A56FF8"/>
    <w:rsid w:val="00E65E0E"/>
  </w:style>
  <w:style w:type="paragraph" w:customStyle="1" w:styleId="08B5EDB8EE0448AF96DD9400A34149E2">
    <w:name w:val="08B5EDB8EE0448AF96DD9400A34149E2"/>
    <w:rsid w:val="00E65E0E"/>
  </w:style>
  <w:style w:type="paragraph" w:customStyle="1" w:styleId="1209F312EB394D2CA81FEC23E7F37144">
    <w:name w:val="1209F312EB394D2CA81FEC23E7F37144"/>
    <w:rsid w:val="00E65E0E"/>
  </w:style>
  <w:style w:type="paragraph" w:customStyle="1" w:styleId="311EC257B209404991ACB0927389D00C">
    <w:name w:val="311EC257B209404991ACB0927389D00C"/>
    <w:rsid w:val="00E65E0E"/>
  </w:style>
  <w:style w:type="paragraph" w:customStyle="1" w:styleId="661D7CC205504425B4D70000A2A8BBC8">
    <w:name w:val="661D7CC205504425B4D70000A2A8BBC8"/>
    <w:rsid w:val="00E65E0E"/>
  </w:style>
  <w:style w:type="paragraph" w:customStyle="1" w:styleId="A88B0F6051D2433283009269BFAA555C">
    <w:name w:val="A88B0F6051D2433283009269BFAA555C"/>
    <w:rsid w:val="00E65E0E"/>
  </w:style>
  <w:style w:type="paragraph" w:customStyle="1" w:styleId="5EFD9D11121F426C86E1788405373606">
    <w:name w:val="5EFD9D11121F426C86E1788405373606"/>
    <w:rsid w:val="00E65E0E"/>
  </w:style>
  <w:style w:type="paragraph" w:customStyle="1" w:styleId="092A31324977416C9F39D03E8E78EF4E">
    <w:name w:val="092A31324977416C9F39D03E8E78EF4E"/>
    <w:rsid w:val="00E65E0E"/>
  </w:style>
  <w:style w:type="paragraph" w:customStyle="1" w:styleId="2465E57C7F7E4DE2B09FF98012EE50FD">
    <w:name w:val="2465E57C7F7E4DE2B09FF98012EE50FD"/>
    <w:rsid w:val="00E65E0E"/>
  </w:style>
  <w:style w:type="paragraph" w:customStyle="1" w:styleId="72EF57514B3C45C1882EF02C4B4B46D6">
    <w:name w:val="72EF57514B3C45C1882EF02C4B4B46D6"/>
    <w:rsid w:val="00E65E0E"/>
  </w:style>
  <w:style w:type="paragraph" w:customStyle="1" w:styleId="80B03930B1F944C483EF73430F33071A">
    <w:name w:val="80B03930B1F944C483EF73430F33071A"/>
    <w:rsid w:val="00E65E0E"/>
  </w:style>
  <w:style w:type="paragraph" w:customStyle="1" w:styleId="B004062D3E7C4962A55D15F2B6F7F426">
    <w:name w:val="B004062D3E7C4962A55D15F2B6F7F426"/>
    <w:rsid w:val="00E65E0E"/>
  </w:style>
  <w:style w:type="paragraph" w:customStyle="1" w:styleId="EFD1DB70C5F045F7B11C7F91A6D2DC4A">
    <w:name w:val="EFD1DB70C5F045F7B11C7F91A6D2DC4A"/>
    <w:rsid w:val="00E65E0E"/>
  </w:style>
  <w:style w:type="paragraph" w:customStyle="1" w:styleId="09FAD70F5D3D401489B88E2F834F6BB7">
    <w:name w:val="09FAD70F5D3D401489B88E2F834F6BB7"/>
    <w:rsid w:val="00E65E0E"/>
  </w:style>
  <w:style w:type="paragraph" w:customStyle="1" w:styleId="281334E259A74357B13AF47E35535690">
    <w:name w:val="281334E259A74357B13AF47E35535690"/>
    <w:rsid w:val="00E65E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4873beb7-5857-4685-be1f-d57550cc96c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Functional resume (Simple design)(2)</Template>
  <TotalTime>110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tracey buchmann</dc:creator>
  <cp:lastModifiedBy>Your Name</cp:lastModifiedBy>
  <cp:revision>2</cp:revision>
  <dcterms:created xsi:type="dcterms:W3CDTF">2018-11-11T17:46:00Z</dcterms:created>
  <dcterms:modified xsi:type="dcterms:W3CDTF">2018-11-25T07:15:00Z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